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17D" w:rsidRPr="00C4653F" w:rsidRDefault="00EA117D" w:rsidP="009027C3">
      <w:pPr>
        <w:pStyle w:val="Heading1"/>
        <w:spacing w:line="240" w:lineRule="auto"/>
        <w:ind w:firstLine="0"/>
        <w:rPr>
          <w:b/>
        </w:rPr>
      </w:pPr>
      <w:r w:rsidRPr="00C4653F">
        <w:rPr>
          <w:b/>
        </w:rPr>
        <w:t>САРАТОВСКАЯ ОБЛАСТЬ                                          ОЗИНСКИЙ РАЙОН</w:t>
      </w:r>
    </w:p>
    <w:p w:rsidR="00EA117D" w:rsidRPr="00C4653F" w:rsidRDefault="00EA117D" w:rsidP="009027C3">
      <w:pPr>
        <w:rPr>
          <w:sz w:val="28"/>
          <w:szCs w:val="28"/>
        </w:rPr>
      </w:pPr>
    </w:p>
    <w:p w:rsidR="00EA117D" w:rsidRPr="00C4653F" w:rsidRDefault="00EA117D" w:rsidP="009027C3">
      <w:pPr>
        <w:jc w:val="center"/>
        <w:rPr>
          <w:b/>
          <w:bCs/>
          <w:sz w:val="28"/>
          <w:szCs w:val="28"/>
        </w:rPr>
      </w:pPr>
      <w:r w:rsidRPr="00C4653F">
        <w:rPr>
          <w:b/>
          <w:bCs/>
          <w:sz w:val="28"/>
          <w:szCs w:val="28"/>
        </w:rPr>
        <w:t>РАЙОННОЕ СОБРАНИЕ</w:t>
      </w:r>
    </w:p>
    <w:p w:rsidR="00EA117D" w:rsidRPr="00C4653F" w:rsidRDefault="00EA117D" w:rsidP="009027C3">
      <w:pPr>
        <w:jc w:val="center"/>
        <w:rPr>
          <w:b/>
          <w:bCs/>
          <w:sz w:val="28"/>
          <w:szCs w:val="28"/>
        </w:rPr>
      </w:pPr>
      <w:r w:rsidRPr="00C4653F">
        <w:rPr>
          <w:b/>
          <w:bCs/>
          <w:sz w:val="28"/>
          <w:szCs w:val="28"/>
        </w:rPr>
        <w:t>ОЗИНСКОГО МУНИЦИПАЛЬНОГО РАЙОНА</w:t>
      </w:r>
    </w:p>
    <w:p w:rsidR="00EA117D" w:rsidRPr="00C4653F" w:rsidRDefault="00EA117D" w:rsidP="009027C3">
      <w:pPr>
        <w:pStyle w:val="Heading2"/>
        <w:rPr>
          <w:sz w:val="28"/>
          <w:szCs w:val="28"/>
        </w:rPr>
      </w:pPr>
      <w:r w:rsidRPr="00C4653F">
        <w:rPr>
          <w:sz w:val="28"/>
          <w:szCs w:val="28"/>
        </w:rPr>
        <w:t>САРАТОВСКОЙ ОБЛАСТИ</w:t>
      </w:r>
    </w:p>
    <w:p w:rsidR="00EA117D" w:rsidRPr="00C4653F" w:rsidRDefault="00EA117D" w:rsidP="009027C3">
      <w:pPr>
        <w:jc w:val="center"/>
        <w:rPr>
          <w:b/>
          <w:bCs/>
          <w:sz w:val="28"/>
          <w:szCs w:val="28"/>
        </w:rPr>
      </w:pPr>
    </w:p>
    <w:p w:rsidR="00EA117D" w:rsidRPr="00C4653F" w:rsidRDefault="00EA117D" w:rsidP="00FE0F4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Девятнадцатое </w:t>
      </w:r>
      <w:r w:rsidRPr="00C4653F">
        <w:rPr>
          <w:b/>
          <w:bCs/>
          <w:sz w:val="28"/>
          <w:szCs w:val="28"/>
        </w:rPr>
        <w:t>заседание</w:t>
      </w:r>
    </w:p>
    <w:p w:rsidR="00EA117D" w:rsidRPr="00C4653F" w:rsidRDefault="00EA117D" w:rsidP="009027C3">
      <w:pPr>
        <w:jc w:val="center"/>
        <w:rPr>
          <w:b/>
          <w:bCs/>
          <w:sz w:val="28"/>
          <w:szCs w:val="28"/>
        </w:rPr>
      </w:pPr>
    </w:p>
    <w:p w:rsidR="00EA117D" w:rsidRDefault="00EA117D" w:rsidP="009027C3">
      <w:pPr>
        <w:jc w:val="center"/>
        <w:rPr>
          <w:b/>
          <w:bCs/>
          <w:sz w:val="28"/>
          <w:szCs w:val="28"/>
        </w:rPr>
      </w:pPr>
      <w:r w:rsidRPr="00C4653F">
        <w:rPr>
          <w:b/>
          <w:bCs/>
          <w:sz w:val="28"/>
          <w:szCs w:val="28"/>
        </w:rPr>
        <w:t xml:space="preserve">РЕШЕНИЕ № </w:t>
      </w:r>
      <w:r>
        <w:rPr>
          <w:b/>
          <w:bCs/>
          <w:sz w:val="28"/>
          <w:szCs w:val="28"/>
        </w:rPr>
        <w:t>72</w:t>
      </w:r>
    </w:p>
    <w:p w:rsidR="00EA117D" w:rsidRPr="00C4653F" w:rsidRDefault="00EA117D" w:rsidP="009027C3">
      <w:pPr>
        <w:jc w:val="center"/>
        <w:rPr>
          <w:b/>
          <w:bCs/>
          <w:sz w:val="28"/>
          <w:szCs w:val="28"/>
        </w:rPr>
      </w:pPr>
    </w:p>
    <w:p w:rsidR="00EA117D" w:rsidRDefault="00EA117D" w:rsidP="009027C3">
      <w:pPr>
        <w:tabs>
          <w:tab w:val="left" w:pos="1845"/>
        </w:tabs>
        <w:ind w:left="-54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Pr="00C4653F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 xml:space="preserve"> 28 июня </w:t>
      </w:r>
      <w:r w:rsidRPr="00C4653F">
        <w:rPr>
          <w:b/>
          <w:bCs/>
          <w:sz w:val="28"/>
          <w:szCs w:val="28"/>
        </w:rPr>
        <w:t>2017 года</w:t>
      </w:r>
    </w:p>
    <w:p w:rsidR="00EA117D" w:rsidRPr="00C4653F" w:rsidRDefault="00EA117D" w:rsidP="009027C3">
      <w:pPr>
        <w:tabs>
          <w:tab w:val="left" w:pos="1845"/>
        </w:tabs>
        <w:ind w:left="-540"/>
        <w:jc w:val="right"/>
        <w:rPr>
          <w:sz w:val="28"/>
          <w:szCs w:val="28"/>
        </w:rPr>
      </w:pPr>
    </w:p>
    <w:p w:rsidR="00EA117D" w:rsidRPr="00C4653F" w:rsidRDefault="00EA117D" w:rsidP="009027C3">
      <w:pPr>
        <w:tabs>
          <w:tab w:val="left" w:pos="1845"/>
        </w:tabs>
        <w:jc w:val="both"/>
        <w:rPr>
          <w:b/>
          <w:bCs/>
          <w:sz w:val="28"/>
          <w:szCs w:val="28"/>
        </w:rPr>
      </w:pPr>
      <w:r w:rsidRPr="00C4653F">
        <w:rPr>
          <w:sz w:val="28"/>
          <w:szCs w:val="28"/>
        </w:rPr>
        <w:t>О внесении изменений и дополнений</w:t>
      </w:r>
    </w:p>
    <w:p w:rsidR="00EA117D" w:rsidRPr="00C4653F" w:rsidRDefault="00EA117D" w:rsidP="009027C3">
      <w:pPr>
        <w:rPr>
          <w:sz w:val="28"/>
          <w:szCs w:val="28"/>
        </w:rPr>
      </w:pPr>
      <w:r w:rsidRPr="00C4653F">
        <w:rPr>
          <w:sz w:val="28"/>
          <w:szCs w:val="28"/>
        </w:rPr>
        <w:t xml:space="preserve">в решение районного Собрания </w:t>
      </w:r>
    </w:p>
    <w:p w:rsidR="00EA117D" w:rsidRPr="00C4653F" w:rsidRDefault="00EA117D" w:rsidP="009027C3">
      <w:pPr>
        <w:rPr>
          <w:sz w:val="28"/>
          <w:szCs w:val="28"/>
        </w:rPr>
      </w:pPr>
      <w:r w:rsidRPr="00C4653F">
        <w:rPr>
          <w:sz w:val="28"/>
          <w:szCs w:val="28"/>
        </w:rPr>
        <w:t>Озинского муниципального района</w:t>
      </w:r>
    </w:p>
    <w:p w:rsidR="00EA117D" w:rsidRPr="00C4653F" w:rsidRDefault="00EA117D" w:rsidP="009027C3">
      <w:pPr>
        <w:rPr>
          <w:sz w:val="28"/>
          <w:szCs w:val="28"/>
        </w:rPr>
      </w:pPr>
      <w:r w:rsidRPr="00C4653F">
        <w:rPr>
          <w:sz w:val="28"/>
          <w:szCs w:val="28"/>
        </w:rPr>
        <w:t>от 26 декабря 2016 года № 31</w:t>
      </w:r>
    </w:p>
    <w:p w:rsidR="00EA117D" w:rsidRDefault="00EA117D" w:rsidP="009027C3">
      <w:pPr>
        <w:ind w:hanging="540"/>
        <w:rPr>
          <w:sz w:val="28"/>
          <w:szCs w:val="28"/>
        </w:rPr>
      </w:pPr>
    </w:p>
    <w:p w:rsidR="00EA117D" w:rsidRPr="00C4653F" w:rsidRDefault="00EA117D" w:rsidP="009027C3">
      <w:pPr>
        <w:ind w:right="-6" w:firstLine="708"/>
        <w:jc w:val="both"/>
        <w:rPr>
          <w:sz w:val="28"/>
          <w:szCs w:val="28"/>
        </w:rPr>
      </w:pPr>
      <w:r w:rsidRPr="00C4653F">
        <w:rPr>
          <w:sz w:val="28"/>
          <w:szCs w:val="28"/>
        </w:rPr>
        <w:t>Заслушав и обсудив информацию начальника финансового управления администрации Озинского муниципального района Фомичевой И.В.                        «О внесении изменений и дополнений в решение районного Собрания Озинского муниципального района от 26 декабря 2016 года № 31 «О бюджете Озинского муниципального района на 2017 год», на основании статьи 56 Устава Озинского муниципального района Саратовской области, статьи 15 Положения о бюджетном процессе в Озинском муниципальном районе, утвержденного решением районного Собрания Озинского муниципального района от 14 октября 2014 года № 232, районное Собрание Озинского муниципального района Саратовской области</w:t>
      </w:r>
    </w:p>
    <w:p w:rsidR="00EA117D" w:rsidRPr="00C4653F" w:rsidRDefault="00EA117D" w:rsidP="009027C3">
      <w:pPr>
        <w:ind w:right="175" w:hanging="540"/>
        <w:rPr>
          <w:sz w:val="28"/>
          <w:szCs w:val="28"/>
        </w:rPr>
      </w:pPr>
    </w:p>
    <w:p w:rsidR="00EA117D" w:rsidRDefault="00EA117D" w:rsidP="009027C3">
      <w:pPr>
        <w:ind w:right="175"/>
        <w:jc w:val="center"/>
        <w:rPr>
          <w:b/>
          <w:sz w:val="28"/>
          <w:szCs w:val="28"/>
        </w:rPr>
      </w:pPr>
      <w:r w:rsidRPr="00C4653F">
        <w:rPr>
          <w:b/>
          <w:sz w:val="28"/>
          <w:szCs w:val="28"/>
        </w:rPr>
        <w:t>РЕШИЛО:</w:t>
      </w:r>
    </w:p>
    <w:p w:rsidR="00EA117D" w:rsidRPr="00C4653F" w:rsidRDefault="00EA117D" w:rsidP="009027C3">
      <w:pPr>
        <w:ind w:right="175"/>
        <w:jc w:val="center"/>
        <w:rPr>
          <w:b/>
          <w:sz w:val="28"/>
          <w:szCs w:val="28"/>
        </w:rPr>
      </w:pPr>
    </w:p>
    <w:p w:rsidR="00EA117D" w:rsidRPr="00C4653F" w:rsidRDefault="00EA117D" w:rsidP="009027C3">
      <w:pPr>
        <w:pStyle w:val="BodyTextIndent2"/>
        <w:tabs>
          <w:tab w:val="clear" w:pos="1418"/>
          <w:tab w:val="left" w:pos="0"/>
        </w:tabs>
        <w:spacing w:line="240" w:lineRule="auto"/>
        <w:ind w:left="0" w:firstLine="709"/>
        <w:jc w:val="both"/>
      </w:pPr>
      <w:r w:rsidRPr="00C4653F">
        <w:t>1. Внести в решение районного Собрания Озинского муниципального района от 26 декабря 2016 года № 31 «О бюджете Озинского муниципального района на 2017 год»</w:t>
      </w:r>
      <w:r>
        <w:t xml:space="preserve"> </w:t>
      </w:r>
      <w:r w:rsidRPr="00C4653F">
        <w:t xml:space="preserve">(с изменениями </w:t>
      </w:r>
      <w:r>
        <w:t xml:space="preserve">                                                            </w:t>
      </w:r>
      <w:r w:rsidRPr="00C4653F">
        <w:t>от 23 января 2017</w:t>
      </w:r>
      <w:r>
        <w:t xml:space="preserve"> года</w:t>
      </w:r>
      <w:r w:rsidRPr="00C4653F">
        <w:t xml:space="preserve"> № 37</w:t>
      </w:r>
      <w:r>
        <w:t>, от 20 февраля 2017 года № 50,                                                   от 15 марта 2017 года № 54, от 24 апреля 2017 года № 64,                                             от 25 мая 2017 года № 67, от 20 июня 2017 года № 71</w:t>
      </w:r>
      <w:r w:rsidRPr="00C4653F">
        <w:t>) следующие изменения и дополнения:</w:t>
      </w:r>
    </w:p>
    <w:p w:rsidR="00EA117D" w:rsidRPr="00C4653F" w:rsidRDefault="00EA117D" w:rsidP="009027C3">
      <w:pPr>
        <w:pStyle w:val="BodyTextIndent2"/>
        <w:tabs>
          <w:tab w:val="clear" w:pos="1418"/>
          <w:tab w:val="left" w:pos="0"/>
        </w:tabs>
        <w:spacing w:line="240" w:lineRule="auto"/>
        <w:ind w:left="0" w:firstLine="709"/>
        <w:jc w:val="both"/>
      </w:pPr>
      <w:r w:rsidRPr="00C4653F">
        <w:t>1.1. в пункте 1:</w:t>
      </w:r>
    </w:p>
    <w:p w:rsidR="00EA117D" w:rsidRPr="00C4653F" w:rsidRDefault="00EA117D" w:rsidP="00635106">
      <w:pPr>
        <w:pStyle w:val="BodyTextIndent2"/>
        <w:tabs>
          <w:tab w:val="clear" w:pos="1418"/>
          <w:tab w:val="left" w:pos="0"/>
        </w:tabs>
        <w:spacing w:line="240" w:lineRule="auto"/>
        <w:ind w:left="708" w:firstLine="1"/>
        <w:jc w:val="both"/>
      </w:pPr>
      <w:r w:rsidRPr="00C4653F">
        <w:t>подпункте 1) цифры «</w:t>
      </w:r>
      <w:r>
        <w:t>342641,9</w:t>
      </w:r>
      <w:r w:rsidRPr="00C4653F">
        <w:t xml:space="preserve">» заменить цифрами </w:t>
      </w:r>
      <w:r>
        <w:t xml:space="preserve"> </w:t>
      </w:r>
      <w:r w:rsidRPr="00C4653F">
        <w:t>«</w:t>
      </w:r>
      <w:r>
        <w:t>369228,7</w:t>
      </w:r>
      <w:r w:rsidRPr="00C4653F">
        <w:t>»;</w:t>
      </w:r>
    </w:p>
    <w:p w:rsidR="00EA117D" w:rsidRPr="00C4653F" w:rsidRDefault="00EA117D" w:rsidP="009027C3">
      <w:pPr>
        <w:pStyle w:val="BodyTextIndent2"/>
        <w:tabs>
          <w:tab w:val="clear" w:pos="1418"/>
          <w:tab w:val="left" w:pos="0"/>
        </w:tabs>
        <w:spacing w:line="240" w:lineRule="auto"/>
        <w:ind w:left="0" w:firstLine="709"/>
        <w:jc w:val="both"/>
      </w:pPr>
      <w:r w:rsidRPr="00C4653F">
        <w:t>подпункте 2)  цифры «</w:t>
      </w:r>
      <w:r>
        <w:t>335576,1</w:t>
      </w:r>
      <w:r w:rsidRPr="00C4653F">
        <w:t>» заменить цифрами «</w:t>
      </w:r>
      <w:r>
        <w:t>362162,9</w:t>
      </w:r>
      <w:r w:rsidRPr="00C4653F">
        <w:t>»;</w:t>
      </w:r>
    </w:p>
    <w:p w:rsidR="00EA117D" w:rsidRPr="00C4653F" w:rsidRDefault="00EA117D" w:rsidP="009027C3">
      <w:pPr>
        <w:pStyle w:val="BodyTextIndent2"/>
        <w:spacing w:line="240" w:lineRule="auto"/>
        <w:ind w:left="0" w:firstLine="709"/>
        <w:jc w:val="both"/>
      </w:pPr>
      <w:r w:rsidRPr="00C4653F">
        <w:t>1.</w:t>
      </w:r>
      <w:r>
        <w:t>2</w:t>
      </w:r>
      <w:r w:rsidRPr="00C4653F">
        <w:t>.Пр</w:t>
      </w:r>
      <w:r>
        <w:t xml:space="preserve">иложения 1, 6, 7, 8, 9 </w:t>
      </w:r>
      <w:r w:rsidRPr="00C4653F">
        <w:t>изложить в новой редакции согласно приложениям 1, 2, 3, 4, 5 к настоящему решению.</w:t>
      </w:r>
    </w:p>
    <w:p w:rsidR="00EA117D" w:rsidRPr="00C4653F" w:rsidRDefault="00EA117D" w:rsidP="009027C3">
      <w:pPr>
        <w:pStyle w:val="BodyTextIndent3"/>
        <w:tabs>
          <w:tab w:val="left" w:pos="0"/>
        </w:tabs>
        <w:spacing w:line="240" w:lineRule="auto"/>
        <w:ind w:left="0" w:firstLine="709"/>
      </w:pPr>
      <w:r w:rsidRPr="00C4653F">
        <w:t>2. Контроль за исполнением настоящего решения оставляю за собой.</w:t>
      </w:r>
    </w:p>
    <w:p w:rsidR="00EA117D" w:rsidRPr="00C4653F" w:rsidRDefault="00EA117D" w:rsidP="009027C3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C4653F">
        <w:rPr>
          <w:sz w:val="28"/>
          <w:szCs w:val="28"/>
        </w:rPr>
        <w:t>3. Настоящее решение вступает в силу с момента его подписания.</w:t>
      </w:r>
    </w:p>
    <w:p w:rsidR="00EA117D" w:rsidRDefault="00EA117D" w:rsidP="009027C3">
      <w:pPr>
        <w:rPr>
          <w:sz w:val="28"/>
          <w:szCs w:val="28"/>
        </w:rPr>
      </w:pPr>
    </w:p>
    <w:p w:rsidR="00EA117D" w:rsidRDefault="00EA117D" w:rsidP="009027C3">
      <w:pPr>
        <w:rPr>
          <w:sz w:val="28"/>
          <w:szCs w:val="28"/>
        </w:rPr>
      </w:pPr>
      <w:bookmarkStart w:id="0" w:name="_GoBack"/>
      <w:bookmarkEnd w:id="0"/>
    </w:p>
    <w:p w:rsidR="00EA117D" w:rsidRPr="00C4653F" w:rsidRDefault="00EA117D" w:rsidP="00ED1E7E">
      <w:pPr>
        <w:pStyle w:val="BodyText2"/>
        <w:tabs>
          <w:tab w:val="left" w:pos="0"/>
          <w:tab w:val="left" w:pos="6946"/>
        </w:tabs>
        <w:ind w:right="-1"/>
        <w:rPr>
          <w:b/>
          <w:sz w:val="28"/>
          <w:szCs w:val="28"/>
        </w:rPr>
      </w:pPr>
      <w:r w:rsidRPr="00C4653F">
        <w:rPr>
          <w:b/>
          <w:sz w:val="28"/>
          <w:szCs w:val="28"/>
        </w:rPr>
        <w:t>Председатель районного Собрания</w:t>
      </w:r>
    </w:p>
    <w:p w:rsidR="00EA117D" w:rsidRPr="00C4653F" w:rsidRDefault="00EA117D" w:rsidP="00F7387B">
      <w:pPr>
        <w:pStyle w:val="BodyText2"/>
        <w:tabs>
          <w:tab w:val="left" w:pos="0"/>
          <w:tab w:val="left" w:pos="6946"/>
        </w:tabs>
        <w:ind w:right="-1"/>
        <w:rPr>
          <w:sz w:val="28"/>
          <w:szCs w:val="28"/>
        </w:rPr>
      </w:pPr>
      <w:r w:rsidRPr="00C4653F">
        <w:rPr>
          <w:b/>
          <w:sz w:val="28"/>
          <w:szCs w:val="28"/>
        </w:rPr>
        <w:t xml:space="preserve">Озинского муниципального района             </w:t>
      </w:r>
      <w:r>
        <w:rPr>
          <w:b/>
          <w:sz w:val="28"/>
          <w:szCs w:val="28"/>
        </w:rPr>
        <w:t xml:space="preserve">  </w:t>
      </w:r>
      <w:r w:rsidRPr="00C4653F">
        <w:rPr>
          <w:b/>
          <w:sz w:val="28"/>
          <w:szCs w:val="28"/>
        </w:rPr>
        <w:t xml:space="preserve">                               О.А. Черняк</w:t>
      </w:r>
    </w:p>
    <w:sectPr w:rsidR="00EA117D" w:rsidRPr="00C4653F" w:rsidSect="0004721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9307E"/>
    <w:multiLevelType w:val="multilevel"/>
    <w:tmpl w:val="123E2BF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1">
    <w:nsid w:val="27FD549B"/>
    <w:multiLevelType w:val="multilevel"/>
    <w:tmpl w:val="0EB8F0A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2">
    <w:nsid w:val="6FB41575"/>
    <w:multiLevelType w:val="multilevel"/>
    <w:tmpl w:val="DDFA5DC8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cs="Times New Roman" w:hint="default"/>
      </w:rPr>
    </w:lvl>
  </w:abstractNum>
  <w:abstractNum w:abstractNumId="3">
    <w:nsid w:val="709A2294"/>
    <w:multiLevelType w:val="multilevel"/>
    <w:tmpl w:val="7E7CFB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4">
    <w:nsid w:val="7CEC3507"/>
    <w:multiLevelType w:val="hybridMultilevel"/>
    <w:tmpl w:val="2A30DECA"/>
    <w:lvl w:ilvl="0" w:tplc="0004ED7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">
    <w:nsid w:val="7E5F6236"/>
    <w:multiLevelType w:val="multilevel"/>
    <w:tmpl w:val="EC5403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761B"/>
    <w:rsid w:val="00001F13"/>
    <w:rsid w:val="00002011"/>
    <w:rsid w:val="00005A74"/>
    <w:rsid w:val="00012141"/>
    <w:rsid w:val="00015DF2"/>
    <w:rsid w:val="00017D97"/>
    <w:rsid w:val="000204D0"/>
    <w:rsid w:val="00021EF9"/>
    <w:rsid w:val="000227A8"/>
    <w:rsid w:val="00031A59"/>
    <w:rsid w:val="00031E83"/>
    <w:rsid w:val="000330BA"/>
    <w:rsid w:val="00037EDE"/>
    <w:rsid w:val="00045B23"/>
    <w:rsid w:val="0004721F"/>
    <w:rsid w:val="0004754D"/>
    <w:rsid w:val="0005124E"/>
    <w:rsid w:val="000526C5"/>
    <w:rsid w:val="00052B40"/>
    <w:rsid w:val="0005542C"/>
    <w:rsid w:val="00061337"/>
    <w:rsid w:val="00061340"/>
    <w:rsid w:val="00061E33"/>
    <w:rsid w:val="000745A9"/>
    <w:rsid w:val="00082023"/>
    <w:rsid w:val="0008357F"/>
    <w:rsid w:val="000878BA"/>
    <w:rsid w:val="000A1C28"/>
    <w:rsid w:val="000A435B"/>
    <w:rsid w:val="000A6F51"/>
    <w:rsid w:val="000B2532"/>
    <w:rsid w:val="000B2E01"/>
    <w:rsid w:val="000B7365"/>
    <w:rsid w:val="000B7BE4"/>
    <w:rsid w:val="000B7F41"/>
    <w:rsid w:val="000C27E4"/>
    <w:rsid w:val="000C58DD"/>
    <w:rsid w:val="000D2A6B"/>
    <w:rsid w:val="000D6C99"/>
    <w:rsid w:val="000D7703"/>
    <w:rsid w:val="000E2553"/>
    <w:rsid w:val="000E2FCD"/>
    <w:rsid w:val="000E3D8F"/>
    <w:rsid w:val="000E4036"/>
    <w:rsid w:val="000E4C18"/>
    <w:rsid w:val="000F6584"/>
    <w:rsid w:val="00102A17"/>
    <w:rsid w:val="001052DC"/>
    <w:rsid w:val="001052FC"/>
    <w:rsid w:val="00113C2D"/>
    <w:rsid w:val="00113C7B"/>
    <w:rsid w:val="0012051C"/>
    <w:rsid w:val="0012111A"/>
    <w:rsid w:val="00121635"/>
    <w:rsid w:val="00126D96"/>
    <w:rsid w:val="001316B9"/>
    <w:rsid w:val="00137143"/>
    <w:rsid w:val="001511F0"/>
    <w:rsid w:val="00151DF6"/>
    <w:rsid w:val="00152512"/>
    <w:rsid w:val="0015449D"/>
    <w:rsid w:val="0015588A"/>
    <w:rsid w:val="00156BE6"/>
    <w:rsid w:val="00165329"/>
    <w:rsid w:val="00167902"/>
    <w:rsid w:val="00173551"/>
    <w:rsid w:val="00175693"/>
    <w:rsid w:val="00177956"/>
    <w:rsid w:val="00182562"/>
    <w:rsid w:val="00184629"/>
    <w:rsid w:val="00186F48"/>
    <w:rsid w:val="00187FCB"/>
    <w:rsid w:val="00190103"/>
    <w:rsid w:val="00193957"/>
    <w:rsid w:val="001940BE"/>
    <w:rsid w:val="001952BD"/>
    <w:rsid w:val="00195B70"/>
    <w:rsid w:val="001B4B2D"/>
    <w:rsid w:val="001B5ADE"/>
    <w:rsid w:val="001C0F11"/>
    <w:rsid w:val="001C1C29"/>
    <w:rsid w:val="001C27C3"/>
    <w:rsid w:val="001D0232"/>
    <w:rsid w:val="001D2BCE"/>
    <w:rsid w:val="001D569C"/>
    <w:rsid w:val="001E0E14"/>
    <w:rsid w:val="001E2DDD"/>
    <w:rsid w:val="001E60C3"/>
    <w:rsid w:val="001F0B1C"/>
    <w:rsid w:val="001F35C8"/>
    <w:rsid w:val="001F5428"/>
    <w:rsid w:val="001F7B19"/>
    <w:rsid w:val="00203966"/>
    <w:rsid w:val="002048B0"/>
    <w:rsid w:val="00205ECC"/>
    <w:rsid w:val="00205FD3"/>
    <w:rsid w:val="002101ED"/>
    <w:rsid w:val="00210B33"/>
    <w:rsid w:val="00215D15"/>
    <w:rsid w:val="00220B47"/>
    <w:rsid w:val="002226D7"/>
    <w:rsid w:val="00222B3D"/>
    <w:rsid w:val="00223706"/>
    <w:rsid w:val="00223F2D"/>
    <w:rsid w:val="0022584A"/>
    <w:rsid w:val="00227D5A"/>
    <w:rsid w:val="00231607"/>
    <w:rsid w:val="00232DB4"/>
    <w:rsid w:val="00232DD6"/>
    <w:rsid w:val="00235822"/>
    <w:rsid w:val="0024103F"/>
    <w:rsid w:val="0024126E"/>
    <w:rsid w:val="0024580E"/>
    <w:rsid w:val="00246BD6"/>
    <w:rsid w:val="00257DB7"/>
    <w:rsid w:val="0026240B"/>
    <w:rsid w:val="00262729"/>
    <w:rsid w:val="00275FE5"/>
    <w:rsid w:val="002804C6"/>
    <w:rsid w:val="00281B32"/>
    <w:rsid w:val="00283347"/>
    <w:rsid w:val="002879E1"/>
    <w:rsid w:val="00287D3A"/>
    <w:rsid w:val="0029286C"/>
    <w:rsid w:val="00292E89"/>
    <w:rsid w:val="00295068"/>
    <w:rsid w:val="002A012D"/>
    <w:rsid w:val="002A071F"/>
    <w:rsid w:val="002A0D47"/>
    <w:rsid w:val="002A1D6E"/>
    <w:rsid w:val="002A7F58"/>
    <w:rsid w:val="002B2814"/>
    <w:rsid w:val="002B4216"/>
    <w:rsid w:val="002B5EB9"/>
    <w:rsid w:val="002B6D4B"/>
    <w:rsid w:val="002C6D51"/>
    <w:rsid w:val="002C7309"/>
    <w:rsid w:val="002D124B"/>
    <w:rsid w:val="002D1A7C"/>
    <w:rsid w:val="002D3ACF"/>
    <w:rsid w:val="002D6204"/>
    <w:rsid w:val="002E45F7"/>
    <w:rsid w:val="002E5E88"/>
    <w:rsid w:val="002E7D1E"/>
    <w:rsid w:val="003005EC"/>
    <w:rsid w:val="003050BD"/>
    <w:rsid w:val="00306BCF"/>
    <w:rsid w:val="00307C54"/>
    <w:rsid w:val="00307DD1"/>
    <w:rsid w:val="003104C8"/>
    <w:rsid w:val="0031362C"/>
    <w:rsid w:val="00320BD6"/>
    <w:rsid w:val="003406E6"/>
    <w:rsid w:val="00341443"/>
    <w:rsid w:val="0034460B"/>
    <w:rsid w:val="00346B0B"/>
    <w:rsid w:val="00350F8D"/>
    <w:rsid w:val="003579C5"/>
    <w:rsid w:val="003637B9"/>
    <w:rsid w:val="00364625"/>
    <w:rsid w:val="0036493B"/>
    <w:rsid w:val="0037521E"/>
    <w:rsid w:val="00377DB1"/>
    <w:rsid w:val="00380120"/>
    <w:rsid w:val="00381948"/>
    <w:rsid w:val="00381C53"/>
    <w:rsid w:val="0038240A"/>
    <w:rsid w:val="00383B53"/>
    <w:rsid w:val="0038648A"/>
    <w:rsid w:val="00391B3F"/>
    <w:rsid w:val="003B1B4D"/>
    <w:rsid w:val="003B671B"/>
    <w:rsid w:val="003B74EB"/>
    <w:rsid w:val="003C2E00"/>
    <w:rsid w:val="003C30D1"/>
    <w:rsid w:val="003C73A8"/>
    <w:rsid w:val="003C7616"/>
    <w:rsid w:val="003D20A7"/>
    <w:rsid w:val="003D3558"/>
    <w:rsid w:val="003D41AE"/>
    <w:rsid w:val="003D58A8"/>
    <w:rsid w:val="003D6713"/>
    <w:rsid w:val="003E1F0C"/>
    <w:rsid w:val="003E206F"/>
    <w:rsid w:val="003E266F"/>
    <w:rsid w:val="003E2B23"/>
    <w:rsid w:val="003E3E7F"/>
    <w:rsid w:val="003E3F7D"/>
    <w:rsid w:val="003E4527"/>
    <w:rsid w:val="003E592E"/>
    <w:rsid w:val="003E63B4"/>
    <w:rsid w:val="003E6E15"/>
    <w:rsid w:val="003E756D"/>
    <w:rsid w:val="003F3303"/>
    <w:rsid w:val="003F3F80"/>
    <w:rsid w:val="003F42F8"/>
    <w:rsid w:val="00400DA5"/>
    <w:rsid w:val="00403C16"/>
    <w:rsid w:val="00404E08"/>
    <w:rsid w:val="00406BE6"/>
    <w:rsid w:val="00407C5A"/>
    <w:rsid w:val="0041055E"/>
    <w:rsid w:val="00410906"/>
    <w:rsid w:val="00411847"/>
    <w:rsid w:val="00411BC3"/>
    <w:rsid w:val="004131AA"/>
    <w:rsid w:val="00413461"/>
    <w:rsid w:val="004146C4"/>
    <w:rsid w:val="00415CAB"/>
    <w:rsid w:val="00417BC6"/>
    <w:rsid w:val="00417C51"/>
    <w:rsid w:val="00422479"/>
    <w:rsid w:val="00427A69"/>
    <w:rsid w:val="00430860"/>
    <w:rsid w:val="00430C7D"/>
    <w:rsid w:val="00430EBD"/>
    <w:rsid w:val="00430F00"/>
    <w:rsid w:val="004319DB"/>
    <w:rsid w:val="00431CAC"/>
    <w:rsid w:val="004352B8"/>
    <w:rsid w:val="00435FA6"/>
    <w:rsid w:val="0043698B"/>
    <w:rsid w:val="004370BF"/>
    <w:rsid w:val="00442343"/>
    <w:rsid w:val="00444D0D"/>
    <w:rsid w:val="00444DE1"/>
    <w:rsid w:val="00447694"/>
    <w:rsid w:val="0045763D"/>
    <w:rsid w:val="00460D63"/>
    <w:rsid w:val="0046460C"/>
    <w:rsid w:val="00466CC2"/>
    <w:rsid w:val="00470DD5"/>
    <w:rsid w:val="004731AD"/>
    <w:rsid w:val="00473AF5"/>
    <w:rsid w:val="00475394"/>
    <w:rsid w:val="00480665"/>
    <w:rsid w:val="00480D1E"/>
    <w:rsid w:val="004828FC"/>
    <w:rsid w:val="00484482"/>
    <w:rsid w:val="0048520B"/>
    <w:rsid w:val="00491318"/>
    <w:rsid w:val="00492FEE"/>
    <w:rsid w:val="00493984"/>
    <w:rsid w:val="004946D8"/>
    <w:rsid w:val="00496489"/>
    <w:rsid w:val="004971C4"/>
    <w:rsid w:val="004A2108"/>
    <w:rsid w:val="004A31A8"/>
    <w:rsid w:val="004A3393"/>
    <w:rsid w:val="004A3A22"/>
    <w:rsid w:val="004A70E2"/>
    <w:rsid w:val="004B1155"/>
    <w:rsid w:val="004B1B52"/>
    <w:rsid w:val="004B2C7F"/>
    <w:rsid w:val="004B4AA7"/>
    <w:rsid w:val="004B5E02"/>
    <w:rsid w:val="004B6CAC"/>
    <w:rsid w:val="004C22D8"/>
    <w:rsid w:val="004C3FDF"/>
    <w:rsid w:val="004C6D95"/>
    <w:rsid w:val="004D028A"/>
    <w:rsid w:val="004D3872"/>
    <w:rsid w:val="004D5737"/>
    <w:rsid w:val="004D652C"/>
    <w:rsid w:val="004E0EFA"/>
    <w:rsid w:val="004E354B"/>
    <w:rsid w:val="004E398F"/>
    <w:rsid w:val="004E3BEB"/>
    <w:rsid w:val="004E6244"/>
    <w:rsid w:val="004E645B"/>
    <w:rsid w:val="004F0B46"/>
    <w:rsid w:val="004F208F"/>
    <w:rsid w:val="004F2473"/>
    <w:rsid w:val="004F4D08"/>
    <w:rsid w:val="004F595B"/>
    <w:rsid w:val="004F7605"/>
    <w:rsid w:val="00507014"/>
    <w:rsid w:val="00507256"/>
    <w:rsid w:val="00511531"/>
    <w:rsid w:val="00516BD1"/>
    <w:rsid w:val="005179EC"/>
    <w:rsid w:val="00521AA2"/>
    <w:rsid w:val="00522A9E"/>
    <w:rsid w:val="005235E7"/>
    <w:rsid w:val="00524BC5"/>
    <w:rsid w:val="0052697A"/>
    <w:rsid w:val="00531852"/>
    <w:rsid w:val="00531FB2"/>
    <w:rsid w:val="00532749"/>
    <w:rsid w:val="00543AF1"/>
    <w:rsid w:val="005456A7"/>
    <w:rsid w:val="005507EB"/>
    <w:rsid w:val="00550F7C"/>
    <w:rsid w:val="00552867"/>
    <w:rsid w:val="00556DDB"/>
    <w:rsid w:val="00564A5B"/>
    <w:rsid w:val="00571E64"/>
    <w:rsid w:val="00577244"/>
    <w:rsid w:val="005777BD"/>
    <w:rsid w:val="00584F16"/>
    <w:rsid w:val="00586098"/>
    <w:rsid w:val="00587555"/>
    <w:rsid w:val="00595316"/>
    <w:rsid w:val="005A113F"/>
    <w:rsid w:val="005A54C2"/>
    <w:rsid w:val="005A63CA"/>
    <w:rsid w:val="005B506B"/>
    <w:rsid w:val="005B68CE"/>
    <w:rsid w:val="005B7FE8"/>
    <w:rsid w:val="005C1C50"/>
    <w:rsid w:val="005C5841"/>
    <w:rsid w:val="005D0FD3"/>
    <w:rsid w:val="005D175C"/>
    <w:rsid w:val="005D3D8D"/>
    <w:rsid w:val="005D4B93"/>
    <w:rsid w:val="005D77E5"/>
    <w:rsid w:val="005F6754"/>
    <w:rsid w:val="00612A3A"/>
    <w:rsid w:val="0061533A"/>
    <w:rsid w:val="00632A88"/>
    <w:rsid w:val="00633CDD"/>
    <w:rsid w:val="00635106"/>
    <w:rsid w:val="00636350"/>
    <w:rsid w:val="00636476"/>
    <w:rsid w:val="00636488"/>
    <w:rsid w:val="00637467"/>
    <w:rsid w:val="00640792"/>
    <w:rsid w:val="006417AE"/>
    <w:rsid w:val="00645727"/>
    <w:rsid w:val="006469A9"/>
    <w:rsid w:val="00650049"/>
    <w:rsid w:val="006510F3"/>
    <w:rsid w:val="00652EB0"/>
    <w:rsid w:val="006539B8"/>
    <w:rsid w:val="00655980"/>
    <w:rsid w:val="00663458"/>
    <w:rsid w:val="006643BC"/>
    <w:rsid w:val="00665A6E"/>
    <w:rsid w:val="00665F41"/>
    <w:rsid w:val="0067268F"/>
    <w:rsid w:val="00672844"/>
    <w:rsid w:val="00673B76"/>
    <w:rsid w:val="00674F98"/>
    <w:rsid w:val="006759E4"/>
    <w:rsid w:val="006775CD"/>
    <w:rsid w:val="006936B6"/>
    <w:rsid w:val="006965D1"/>
    <w:rsid w:val="0069679C"/>
    <w:rsid w:val="006A13F8"/>
    <w:rsid w:val="006A1670"/>
    <w:rsid w:val="006A354B"/>
    <w:rsid w:val="006A595C"/>
    <w:rsid w:val="006A5B74"/>
    <w:rsid w:val="006A5D82"/>
    <w:rsid w:val="006A6A62"/>
    <w:rsid w:val="006B026F"/>
    <w:rsid w:val="006B414A"/>
    <w:rsid w:val="006B510A"/>
    <w:rsid w:val="006B5EB3"/>
    <w:rsid w:val="006C2C33"/>
    <w:rsid w:val="006C36E7"/>
    <w:rsid w:val="006C436B"/>
    <w:rsid w:val="006C4C8F"/>
    <w:rsid w:val="006D2F6D"/>
    <w:rsid w:val="006D6985"/>
    <w:rsid w:val="006D6A56"/>
    <w:rsid w:val="006D7A32"/>
    <w:rsid w:val="006E1F2A"/>
    <w:rsid w:val="006E3BB7"/>
    <w:rsid w:val="006E4085"/>
    <w:rsid w:val="006E540D"/>
    <w:rsid w:val="006F1BE7"/>
    <w:rsid w:val="006F377A"/>
    <w:rsid w:val="006F386F"/>
    <w:rsid w:val="006F4B5F"/>
    <w:rsid w:val="007004C1"/>
    <w:rsid w:val="00700535"/>
    <w:rsid w:val="00702E61"/>
    <w:rsid w:val="0070407E"/>
    <w:rsid w:val="00705925"/>
    <w:rsid w:val="00713506"/>
    <w:rsid w:val="00717490"/>
    <w:rsid w:val="007221FF"/>
    <w:rsid w:val="00725155"/>
    <w:rsid w:val="00730CAF"/>
    <w:rsid w:val="00731469"/>
    <w:rsid w:val="007346C4"/>
    <w:rsid w:val="00736C24"/>
    <w:rsid w:val="0074293B"/>
    <w:rsid w:val="00743412"/>
    <w:rsid w:val="00744A1E"/>
    <w:rsid w:val="007460E6"/>
    <w:rsid w:val="00746506"/>
    <w:rsid w:val="0075390A"/>
    <w:rsid w:val="00754E50"/>
    <w:rsid w:val="00756000"/>
    <w:rsid w:val="00766EDB"/>
    <w:rsid w:val="0077013D"/>
    <w:rsid w:val="00772501"/>
    <w:rsid w:val="00773890"/>
    <w:rsid w:val="00773AF6"/>
    <w:rsid w:val="00777CC0"/>
    <w:rsid w:val="007827F4"/>
    <w:rsid w:val="00785876"/>
    <w:rsid w:val="00786056"/>
    <w:rsid w:val="007869E6"/>
    <w:rsid w:val="00790E74"/>
    <w:rsid w:val="007942F3"/>
    <w:rsid w:val="00794584"/>
    <w:rsid w:val="00797BEA"/>
    <w:rsid w:val="007A0AED"/>
    <w:rsid w:val="007A2890"/>
    <w:rsid w:val="007A3494"/>
    <w:rsid w:val="007A4379"/>
    <w:rsid w:val="007B14D6"/>
    <w:rsid w:val="007B2742"/>
    <w:rsid w:val="007B438E"/>
    <w:rsid w:val="007B4556"/>
    <w:rsid w:val="007B71D8"/>
    <w:rsid w:val="007B7DBD"/>
    <w:rsid w:val="007C12A0"/>
    <w:rsid w:val="007C154A"/>
    <w:rsid w:val="007C242C"/>
    <w:rsid w:val="007C2FC0"/>
    <w:rsid w:val="007C400E"/>
    <w:rsid w:val="007D18EC"/>
    <w:rsid w:val="007D2F44"/>
    <w:rsid w:val="007E4C4F"/>
    <w:rsid w:val="007F2B12"/>
    <w:rsid w:val="007F39E1"/>
    <w:rsid w:val="00801900"/>
    <w:rsid w:val="00802A8A"/>
    <w:rsid w:val="008035A8"/>
    <w:rsid w:val="0080365F"/>
    <w:rsid w:val="00803AD8"/>
    <w:rsid w:val="00803EE0"/>
    <w:rsid w:val="00805948"/>
    <w:rsid w:val="00810069"/>
    <w:rsid w:val="00811F4B"/>
    <w:rsid w:val="00817183"/>
    <w:rsid w:val="0082143A"/>
    <w:rsid w:val="00825E58"/>
    <w:rsid w:val="00826A81"/>
    <w:rsid w:val="00830E88"/>
    <w:rsid w:val="00832C05"/>
    <w:rsid w:val="00834B8D"/>
    <w:rsid w:val="008350A9"/>
    <w:rsid w:val="00836FE4"/>
    <w:rsid w:val="008429AA"/>
    <w:rsid w:val="00844182"/>
    <w:rsid w:val="00844AD1"/>
    <w:rsid w:val="00845795"/>
    <w:rsid w:val="008556FC"/>
    <w:rsid w:val="00865FE7"/>
    <w:rsid w:val="00870E9D"/>
    <w:rsid w:val="00872A3C"/>
    <w:rsid w:val="00885D9E"/>
    <w:rsid w:val="008905B7"/>
    <w:rsid w:val="00892252"/>
    <w:rsid w:val="00894951"/>
    <w:rsid w:val="008971A7"/>
    <w:rsid w:val="008A30DB"/>
    <w:rsid w:val="008A350D"/>
    <w:rsid w:val="008B5D24"/>
    <w:rsid w:val="008B726D"/>
    <w:rsid w:val="008C3DEC"/>
    <w:rsid w:val="008C40DE"/>
    <w:rsid w:val="008C7386"/>
    <w:rsid w:val="008D0A3E"/>
    <w:rsid w:val="008D4B8E"/>
    <w:rsid w:val="008E344A"/>
    <w:rsid w:val="008E6C01"/>
    <w:rsid w:val="008F24A1"/>
    <w:rsid w:val="009027C3"/>
    <w:rsid w:val="00905668"/>
    <w:rsid w:val="0090785F"/>
    <w:rsid w:val="00907A69"/>
    <w:rsid w:val="0091680C"/>
    <w:rsid w:val="00917E82"/>
    <w:rsid w:val="00920FEC"/>
    <w:rsid w:val="009213A7"/>
    <w:rsid w:val="009218CD"/>
    <w:rsid w:val="00924BB7"/>
    <w:rsid w:val="00933544"/>
    <w:rsid w:val="00944819"/>
    <w:rsid w:val="0094483A"/>
    <w:rsid w:val="009463D2"/>
    <w:rsid w:val="00946D14"/>
    <w:rsid w:val="0095039B"/>
    <w:rsid w:val="00951B13"/>
    <w:rsid w:val="0095213A"/>
    <w:rsid w:val="00960987"/>
    <w:rsid w:val="009626E3"/>
    <w:rsid w:val="009665ED"/>
    <w:rsid w:val="009679EC"/>
    <w:rsid w:val="009709A0"/>
    <w:rsid w:val="00974ADC"/>
    <w:rsid w:val="00975A41"/>
    <w:rsid w:val="00975B25"/>
    <w:rsid w:val="00982003"/>
    <w:rsid w:val="00985701"/>
    <w:rsid w:val="00986435"/>
    <w:rsid w:val="00993172"/>
    <w:rsid w:val="00995A2E"/>
    <w:rsid w:val="009A09A8"/>
    <w:rsid w:val="009A12C6"/>
    <w:rsid w:val="009A7B3F"/>
    <w:rsid w:val="009B2D5C"/>
    <w:rsid w:val="009B3920"/>
    <w:rsid w:val="009C30E7"/>
    <w:rsid w:val="009C364C"/>
    <w:rsid w:val="009C4C4A"/>
    <w:rsid w:val="009C553C"/>
    <w:rsid w:val="009C5CD5"/>
    <w:rsid w:val="009C75C5"/>
    <w:rsid w:val="009D1C08"/>
    <w:rsid w:val="009D278C"/>
    <w:rsid w:val="009D50A2"/>
    <w:rsid w:val="009E4B8B"/>
    <w:rsid w:val="009E6429"/>
    <w:rsid w:val="009F0884"/>
    <w:rsid w:val="009F1A81"/>
    <w:rsid w:val="009F2A3B"/>
    <w:rsid w:val="009F31B1"/>
    <w:rsid w:val="00A11ED6"/>
    <w:rsid w:val="00A121C7"/>
    <w:rsid w:val="00A178CA"/>
    <w:rsid w:val="00A20217"/>
    <w:rsid w:val="00A20714"/>
    <w:rsid w:val="00A223B7"/>
    <w:rsid w:val="00A22747"/>
    <w:rsid w:val="00A249BC"/>
    <w:rsid w:val="00A30478"/>
    <w:rsid w:val="00A36299"/>
    <w:rsid w:val="00A37A90"/>
    <w:rsid w:val="00A411E7"/>
    <w:rsid w:val="00A421DC"/>
    <w:rsid w:val="00A44B29"/>
    <w:rsid w:val="00A451DC"/>
    <w:rsid w:val="00A4553A"/>
    <w:rsid w:val="00A51ABC"/>
    <w:rsid w:val="00A5412B"/>
    <w:rsid w:val="00A622B7"/>
    <w:rsid w:val="00A63C85"/>
    <w:rsid w:val="00A66D58"/>
    <w:rsid w:val="00A7129D"/>
    <w:rsid w:val="00A71B78"/>
    <w:rsid w:val="00A741BF"/>
    <w:rsid w:val="00A83AF3"/>
    <w:rsid w:val="00A90D54"/>
    <w:rsid w:val="00A92994"/>
    <w:rsid w:val="00A93044"/>
    <w:rsid w:val="00A9578B"/>
    <w:rsid w:val="00AA1B3D"/>
    <w:rsid w:val="00AA44F8"/>
    <w:rsid w:val="00AA4AD9"/>
    <w:rsid w:val="00AB0E3A"/>
    <w:rsid w:val="00AB0F55"/>
    <w:rsid w:val="00AB15CC"/>
    <w:rsid w:val="00AB3B1F"/>
    <w:rsid w:val="00AB6853"/>
    <w:rsid w:val="00AC7648"/>
    <w:rsid w:val="00AD2CE4"/>
    <w:rsid w:val="00AE002F"/>
    <w:rsid w:val="00AE5D4B"/>
    <w:rsid w:val="00AE6CBD"/>
    <w:rsid w:val="00AE6E1B"/>
    <w:rsid w:val="00AF32B4"/>
    <w:rsid w:val="00AF52B8"/>
    <w:rsid w:val="00AF64F5"/>
    <w:rsid w:val="00B01A10"/>
    <w:rsid w:val="00B040CB"/>
    <w:rsid w:val="00B04E8F"/>
    <w:rsid w:val="00B053FE"/>
    <w:rsid w:val="00B06801"/>
    <w:rsid w:val="00B0761B"/>
    <w:rsid w:val="00B129A4"/>
    <w:rsid w:val="00B134C6"/>
    <w:rsid w:val="00B32B19"/>
    <w:rsid w:val="00B33505"/>
    <w:rsid w:val="00B41F09"/>
    <w:rsid w:val="00B446CC"/>
    <w:rsid w:val="00B467D7"/>
    <w:rsid w:val="00B50A66"/>
    <w:rsid w:val="00B53390"/>
    <w:rsid w:val="00B579B4"/>
    <w:rsid w:val="00B636B5"/>
    <w:rsid w:val="00B64BEC"/>
    <w:rsid w:val="00B6517B"/>
    <w:rsid w:val="00B67297"/>
    <w:rsid w:val="00B71030"/>
    <w:rsid w:val="00B71483"/>
    <w:rsid w:val="00B723AA"/>
    <w:rsid w:val="00B72E69"/>
    <w:rsid w:val="00B73CBB"/>
    <w:rsid w:val="00B76150"/>
    <w:rsid w:val="00B77256"/>
    <w:rsid w:val="00B77C29"/>
    <w:rsid w:val="00B810A7"/>
    <w:rsid w:val="00B849AD"/>
    <w:rsid w:val="00B906E3"/>
    <w:rsid w:val="00B95B47"/>
    <w:rsid w:val="00B960B7"/>
    <w:rsid w:val="00BA043A"/>
    <w:rsid w:val="00BA7D38"/>
    <w:rsid w:val="00BB237D"/>
    <w:rsid w:val="00BC58CF"/>
    <w:rsid w:val="00BD5C65"/>
    <w:rsid w:val="00BE3700"/>
    <w:rsid w:val="00BE7596"/>
    <w:rsid w:val="00BF2B07"/>
    <w:rsid w:val="00BF4B12"/>
    <w:rsid w:val="00BF65A5"/>
    <w:rsid w:val="00BF6EF5"/>
    <w:rsid w:val="00C005FE"/>
    <w:rsid w:val="00C02363"/>
    <w:rsid w:val="00C029F0"/>
    <w:rsid w:val="00C053F8"/>
    <w:rsid w:val="00C05459"/>
    <w:rsid w:val="00C11CAA"/>
    <w:rsid w:val="00C1229D"/>
    <w:rsid w:val="00C129A1"/>
    <w:rsid w:val="00C12DD3"/>
    <w:rsid w:val="00C14F2B"/>
    <w:rsid w:val="00C24FF6"/>
    <w:rsid w:val="00C2695D"/>
    <w:rsid w:val="00C314CD"/>
    <w:rsid w:val="00C34356"/>
    <w:rsid w:val="00C35A07"/>
    <w:rsid w:val="00C35E6D"/>
    <w:rsid w:val="00C3640C"/>
    <w:rsid w:val="00C40E2C"/>
    <w:rsid w:val="00C41C2A"/>
    <w:rsid w:val="00C4379D"/>
    <w:rsid w:val="00C44461"/>
    <w:rsid w:val="00C4479E"/>
    <w:rsid w:val="00C4572F"/>
    <w:rsid w:val="00C4653F"/>
    <w:rsid w:val="00C47798"/>
    <w:rsid w:val="00C51744"/>
    <w:rsid w:val="00C5384E"/>
    <w:rsid w:val="00C6463B"/>
    <w:rsid w:val="00C7137C"/>
    <w:rsid w:val="00C71CED"/>
    <w:rsid w:val="00C73231"/>
    <w:rsid w:val="00C74CFA"/>
    <w:rsid w:val="00C76CCB"/>
    <w:rsid w:val="00C82223"/>
    <w:rsid w:val="00C85C31"/>
    <w:rsid w:val="00C86B8F"/>
    <w:rsid w:val="00C923D8"/>
    <w:rsid w:val="00C9472C"/>
    <w:rsid w:val="00C96CB1"/>
    <w:rsid w:val="00C96D90"/>
    <w:rsid w:val="00CA039C"/>
    <w:rsid w:val="00CA1F70"/>
    <w:rsid w:val="00CA5D70"/>
    <w:rsid w:val="00CB1A52"/>
    <w:rsid w:val="00CB3728"/>
    <w:rsid w:val="00CB5278"/>
    <w:rsid w:val="00CB57CF"/>
    <w:rsid w:val="00CB6500"/>
    <w:rsid w:val="00CC5D6D"/>
    <w:rsid w:val="00CD2B90"/>
    <w:rsid w:val="00CD780F"/>
    <w:rsid w:val="00CE2C11"/>
    <w:rsid w:val="00CE5553"/>
    <w:rsid w:val="00CF336D"/>
    <w:rsid w:val="00CF4425"/>
    <w:rsid w:val="00CF4671"/>
    <w:rsid w:val="00CF58CF"/>
    <w:rsid w:val="00CF74F4"/>
    <w:rsid w:val="00D01347"/>
    <w:rsid w:val="00D06C9A"/>
    <w:rsid w:val="00D113E2"/>
    <w:rsid w:val="00D1393D"/>
    <w:rsid w:val="00D164DA"/>
    <w:rsid w:val="00D33DD2"/>
    <w:rsid w:val="00D3420F"/>
    <w:rsid w:val="00D40D76"/>
    <w:rsid w:val="00D412A9"/>
    <w:rsid w:val="00D41C22"/>
    <w:rsid w:val="00D4290F"/>
    <w:rsid w:val="00D452DA"/>
    <w:rsid w:val="00D52A77"/>
    <w:rsid w:val="00D601A0"/>
    <w:rsid w:val="00D60839"/>
    <w:rsid w:val="00D6793E"/>
    <w:rsid w:val="00D7298C"/>
    <w:rsid w:val="00D74837"/>
    <w:rsid w:val="00D74EC8"/>
    <w:rsid w:val="00D80948"/>
    <w:rsid w:val="00D860C0"/>
    <w:rsid w:val="00D9222A"/>
    <w:rsid w:val="00D9732A"/>
    <w:rsid w:val="00DA0543"/>
    <w:rsid w:val="00DA1EDD"/>
    <w:rsid w:val="00DA2C0B"/>
    <w:rsid w:val="00DB000D"/>
    <w:rsid w:val="00DB7EE0"/>
    <w:rsid w:val="00DC2074"/>
    <w:rsid w:val="00DC5253"/>
    <w:rsid w:val="00DC6E9C"/>
    <w:rsid w:val="00DC7C53"/>
    <w:rsid w:val="00DE207F"/>
    <w:rsid w:val="00DF0562"/>
    <w:rsid w:val="00DF05C1"/>
    <w:rsid w:val="00DF4663"/>
    <w:rsid w:val="00DF4A9C"/>
    <w:rsid w:val="00DF509E"/>
    <w:rsid w:val="00DF573F"/>
    <w:rsid w:val="00DF5C95"/>
    <w:rsid w:val="00E021A6"/>
    <w:rsid w:val="00E02C2F"/>
    <w:rsid w:val="00E02F9A"/>
    <w:rsid w:val="00E03850"/>
    <w:rsid w:val="00E11B0C"/>
    <w:rsid w:val="00E13FA0"/>
    <w:rsid w:val="00E172BD"/>
    <w:rsid w:val="00E31337"/>
    <w:rsid w:val="00E31ABC"/>
    <w:rsid w:val="00E31C2D"/>
    <w:rsid w:val="00E34AB0"/>
    <w:rsid w:val="00E34F6C"/>
    <w:rsid w:val="00E42F97"/>
    <w:rsid w:val="00E46029"/>
    <w:rsid w:val="00E4625D"/>
    <w:rsid w:val="00E47BF5"/>
    <w:rsid w:val="00E56F5F"/>
    <w:rsid w:val="00E57E42"/>
    <w:rsid w:val="00E62AC5"/>
    <w:rsid w:val="00E67ED7"/>
    <w:rsid w:val="00E7171B"/>
    <w:rsid w:val="00E7633A"/>
    <w:rsid w:val="00E77B2B"/>
    <w:rsid w:val="00E81173"/>
    <w:rsid w:val="00E87903"/>
    <w:rsid w:val="00E90349"/>
    <w:rsid w:val="00E9097D"/>
    <w:rsid w:val="00E928CB"/>
    <w:rsid w:val="00E95BAD"/>
    <w:rsid w:val="00E97075"/>
    <w:rsid w:val="00EA117D"/>
    <w:rsid w:val="00EA12EA"/>
    <w:rsid w:val="00EA2A8E"/>
    <w:rsid w:val="00EA45C8"/>
    <w:rsid w:val="00EA5117"/>
    <w:rsid w:val="00EA7CAB"/>
    <w:rsid w:val="00EC3C81"/>
    <w:rsid w:val="00EC65CF"/>
    <w:rsid w:val="00ED0615"/>
    <w:rsid w:val="00ED1E7E"/>
    <w:rsid w:val="00ED23BE"/>
    <w:rsid w:val="00EE7CE8"/>
    <w:rsid w:val="00EF17D9"/>
    <w:rsid w:val="00EF2539"/>
    <w:rsid w:val="00EF42B2"/>
    <w:rsid w:val="00F00DE1"/>
    <w:rsid w:val="00F03A55"/>
    <w:rsid w:val="00F059AC"/>
    <w:rsid w:val="00F06303"/>
    <w:rsid w:val="00F11981"/>
    <w:rsid w:val="00F11FAC"/>
    <w:rsid w:val="00F1254D"/>
    <w:rsid w:val="00F2000D"/>
    <w:rsid w:val="00F2030D"/>
    <w:rsid w:val="00F2081A"/>
    <w:rsid w:val="00F20E40"/>
    <w:rsid w:val="00F26FCF"/>
    <w:rsid w:val="00F304C9"/>
    <w:rsid w:val="00F3263B"/>
    <w:rsid w:val="00F32DFF"/>
    <w:rsid w:val="00F350D5"/>
    <w:rsid w:val="00F35C77"/>
    <w:rsid w:val="00F360E4"/>
    <w:rsid w:val="00F377FC"/>
    <w:rsid w:val="00F43151"/>
    <w:rsid w:val="00F43BC9"/>
    <w:rsid w:val="00F44825"/>
    <w:rsid w:val="00F44BB5"/>
    <w:rsid w:val="00F52E1A"/>
    <w:rsid w:val="00F5425B"/>
    <w:rsid w:val="00F562FF"/>
    <w:rsid w:val="00F57040"/>
    <w:rsid w:val="00F65EA2"/>
    <w:rsid w:val="00F714ED"/>
    <w:rsid w:val="00F73080"/>
    <w:rsid w:val="00F7387B"/>
    <w:rsid w:val="00F76D9D"/>
    <w:rsid w:val="00F847A1"/>
    <w:rsid w:val="00F8733F"/>
    <w:rsid w:val="00F90803"/>
    <w:rsid w:val="00F91362"/>
    <w:rsid w:val="00F9365D"/>
    <w:rsid w:val="00F96A86"/>
    <w:rsid w:val="00FA141B"/>
    <w:rsid w:val="00FA29A0"/>
    <w:rsid w:val="00FA441A"/>
    <w:rsid w:val="00FA7599"/>
    <w:rsid w:val="00FB0445"/>
    <w:rsid w:val="00FB3A67"/>
    <w:rsid w:val="00FB3B21"/>
    <w:rsid w:val="00FB3F70"/>
    <w:rsid w:val="00FB4A16"/>
    <w:rsid w:val="00FC070A"/>
    <w:rsid w:val="00FC0A0B"/>
    <w:rsid w:val="00FC1DFC"/>
    <w:rsid w:val="00FC5F7C"/>
    <w:rsid w:val="00FD1324"/>
    <w:rsid w:val="00FD6D83"/>
    <w:rsid w:val="00FD752C"/>
    <w:rsid w:val="00FE0AAC"/>
    <w:rsid w:val="00FE0F45"/>
    <w:rsid w:val="00FE2684"/>
    <w:rsid w:val="00FE4919"/>
    <w:rsid w:val="00FE4B3A"/>
    <w:rsid w:val="00FF09DF"/>
    <w:rsid w:val="00FF4A8E"/>
    <w:rsid w:val="00FF4DC5"/>
    <w:rsid w:val="00FF6A0E"/>
    <w:rsid w:val="00FF7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61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0761B"/>
    <w:pPr>
      <w:keepNext/>
      <w:spacing w:line="216" w:lineRule="auto"/>
      <w:ind w:hanging="540"/>
      <w:jc w:val="both"/>
      <w:outlineLvl w:val="0"/>
    </w:pPr>
    <w:rPr>
      <w:rFonts w:eastAsia="Calibri"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0761B"/>
    <w:pPr>
      <w:keepNext/>
      <w:jc w:val="center"/>
      <w:outlineLvl w:val="1"/>
    </w:pPr>
    <w:rPr>
      <w:rFonts w:eastAsia="Calibri"/>
      <w:b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0761B"/>
    <w:pPr>
      <w:keepNext/>
      <w:spacing w:line="216" w:lineRule="auto"/>
      <w:ind w:left="780"/>
      <w:jc w:val="both"/>
      <w:outlineLvl w:val="4"/>
    </w:pPr>
    <w:rPr>
      <w:rFonts w:eastAsia="Calibri"/>
      <w:b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0761B"/>
    <w:rPr>
      <w:rFonts w:ascii="Times New Roman" w:hAnsi="Times New Roman"/>
      <w:sz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0761B"/>
    <w:rPr>
      <w:rFonts w:ascii="Times New Roman" w:hAnsi="Times New Roman"/>
      <w:b/>
      <w:sz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B0761B"/>
    <w:rPr>
      <w:rFonts w:ascii="Times New Roman" w:hAnsi="Times New Roman"/>
      <w:b/>
      <w:sz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B0761B"/>
    <w:rPr>
      <w:rFonts w:eastAsia="Calibri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B0761B"/>
    <w:rPr>
      <w:rFonts w:ascii="Times New Roman" w:hAnsi="Times New Roman"/>
      <w:sz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B0761B"/>
    <w:pPr>
      <w:tabs>
        <w:tab w:val="left" w:pos="1418"/>
      </w:tabs>
      <w:spacing w:line="216" w:lineRule="auto"/>
      <w:ind w:left="180" w:hanging="720"/>
    </w:pPr>
    <w:rPr>
      <w:rFonts w:eastAsia="Calibri"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0761B"/>
    <w:rPr>
      <w:rFonts w:ascii="Times New Roman" w:hAnsi="Times New Roman"/>
      <w:sz w:val="28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B0761B"/>
    <w:pPr>
      <w:spacing w:line="216" w:lineRule="auto"/>
      <w:ind w:left="-540"/>
      <w:jc w:val="both"/>
    </w:pPr>
    <w:rPr>
      <w:rFonts w:eastAsia="Calibri"/>
      <w:sz w:val="28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B0761B"/>
    <w:rPr>
      <w:rFonts w:ascii="Times New Roman" w:hAnsi="Times New Roman"/>
      <w:sz w:val="28"/>
      <w:lang w:eastAsia="ru-RU"/>
    </w:rPr>
  </w:style>
  <w:style w:type="paragraph" w:styleId="ListParagraph">
    <w:name w:val="List Paragraph"/>
    <w:basedOn w:val="Normal"/>
    <w:uiPriority w:val="99"/>
    <w:qFormat/>
    <w:rsid w:val="001316B9"/>
    <w:pPr>
      <w:ind w:left="708"/>
    </w:pPr>
    <w:rPr>
      <w:rFonts w:eastAsia="Calibri"/>
    </w:rPr>
  </w:style>
  <w:style w:type="paragraph" w:styleId="BalloonText">
    <w:name w:val="Balloon Text"/>
    <w:basedOn w:val="Normal"/>
    <w:link w:val="BalloonTextChar"/>
    <w:uiPriority w:val="99"/>
    <w:semiHidden/>
    <w:rsid w:val="0043698B"/>
    <w:rPr>
      <w:rFonts w:eastAsia="Calibri"/>
      <w:sz w:val="2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57E42"/>
    <w:rPr>
      <w:rFonts w:ascii="Times New Roman" w:hAnsi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303</Words>
  <Characters>1732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САРАТОВСКАЯ ОБЛАСТЬ                                          ОЗИНСКИЙ РАЙОН</dc:title>
  <dc:subject/>
  <dc:creator>User</dc:creator>
  <cp:keywords/>
  <dc:description/>
  <cp:lastModifiedBy>1</cp:lastModifiedBy>
  <cp:revision>2</cp:revision>
  <cp:lastPrinted>2017-07-10T06:34:00Z</cp:lastPrinted>
  <dcterms:created xsi:type="dcterms:W3CDTF">2017-07-10T12:13:00Z</dcterms:created>
  <dcterms:modified xsi:type="dcterms:W3CDTF">2017-07-10T12:13:00Z</dcterms:modified>
</cp:coreProperties>
</file>